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Stoke-on-Trent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Stoke-on-Trent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Stoke-on-Trent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Stoke-on-Trent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Stoke-on-Trent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Stoke-on-Trent South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58.3% </w:t>
      </w:r>
      <w:r w:rsidRPr="004747BF">
        <w:rPr>
          <w:rFonts w:ascii="Libre Franklin Light" w:eastAsia="Times New Roman" w:hAnsi="Libre Franklin Light" w:cs="Calibri Light"/>
        </w:rPr>
        <w:t xml:space="preserve">of those respondents classified as PGSI 8+ in Stoke-on-Trent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Stoke-on-Trent South is estimated to be </w:t>
      </w:r>
      <w:r w:rsidRPr="00773DF7">
        <w:rPr>
          <w:rFonts w:ascii="Libre Franklin Light" w:eastAsia="Times New Roman" w:hAnsi="Libre Franklin Light" w:cs="Calibri Light"/>
          <w:b/>
          <w:bCs/>
          <w:color w:val="C45911" w:themeColor="accent2" w:themeShade="BF"/>
        </w:rPr>
        <w:t xml:space="preserve">£1,352,447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Stoke-on-Trent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Stoke-on-Trent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Stoke-on-Trent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Stoke-on-Trent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oke-on-Trent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Stoke-on-Trent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oke-on-Trent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Stoke-on-Trent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Stoke-on-Trent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oke-on-Trent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Stoke-on-Trent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Stoke-on-Trent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Stoke-on-Trent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Stoke-on-Trent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Stoke-on-Trent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Stoke-on-Trent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£1,352,447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Stoke-on-Trent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£22,029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£455,575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£32,636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£9,179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£16,828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£816,200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£1,352,447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Stoke-on-Trent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Stoke-on-Trent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Stoke-on-Trent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Stoke-on-Trent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Stoke-on-Trent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Stoke-on-Trent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Stoke-on-Trent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Stoke-on-Trent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B03A0C0-9701-4412-94D1-4D507F75B3C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